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7DF" w:rsidRPr="00B558E7" w:rsidRDefault="00CF37DF" w:rsidP="00B558E7">
      <w:r w:rsidRPr="00B558E7">
        <w:rPr>
          <w:rFonts w:hint="eastAsia"/>
        </w:rPr>
        <w:t>附件</w:t>
      </w:r>
      <w:r w:rsidRPr="00B558E7">
        <w:t xml:space="preserve">2 </w:t>
      </w:r>
    </w:p>
    <w:p w:rsidR="00CF37DF" w:rsidRDefault="00CF37DF" w:rsidP="00B558E7">
      <w:pPr>
        <w:jc w:val="center"/>
        <w:rPr>
          <w:rFonts w:ascii="黑体" w:eastAsia="黑体" w:hAnsi="黑体"/>
          <w:b/>
          <w:sz w:val="32"/>
          <w:szCs w:val="32"/>
        </w:rPr>
      </w:pPr>
      <w:r w:rsidRPr="00B558E7">
        <w:rPr>
          <w:rFonts w:ascii="黑体" w:eastAsia="黑体" w:hAnsi="黑体" w:hint="eastAsia"/>
          <w:b/>
          <w:sz w:val="32"/>
          <w:szCs w:val="32"/>
        </w:rPr>
        <w:t>院级科研规划项目申报流程</w:t>
      </w:r>
    </w:p>
    <w:p w:rsidR="00CF37DF" w:rsidRPr="00B558E7" w:rsidRDefault="00CF37DF" w:rsidP="00B558E7">
      <w:pPr>
        <w:jc w:val="center"/>
        <w:rPr>
          <w:rFonts w:ascii="黑体" w:eastAsia="黑体" w:hAnsi="黑体"/>
          <w:b/>
          <w:sz w:val="18"/>
          <w:szCs w:val="18"/>
        </w:rPr>
      </w:pPr>
    </w:p>
    <w:p w:rsidR="00CF37DF" w:rsidRPr="00B558E7" w:rsidRDefault="00CF37DF" w:rsidP="00B558E7">
      <w:r w:rsidRPr="00B558E7">
        <w:rPr>
          <w:rFonts w:cs="Arial"/>
          <w:sz w:val="20"/>
          <w:szCs w:val="20"/>
        </w:rPr>
        <w:t>1.</w:t>
      </w:r>
      <w:r w:rsidRPr="00B558E7">
        <w:rPr>
          <w:rFonts w:cs="Arial" w:hint="eastAsia"/>
          <w:sz w:val="20"/>
          <w:szCs w:val="20"/>
        </w:rPr>
        <w:t>申报人登录安徽学位与高校科研网</w:t>
      </w:r>
      <w:hyperlink r:id="rId7" w:tgtFrame="_blank" w:history="1">
        <w:r w:rsidRPr="00B558E7">
          <w:rPr>
            <w:rStyle w:val="Hyperlink"/>
            <w:rFonts w:ascii="Times New Roman" w:hAnsi="Times New Roman"/>
            <w:color w:val="auto"/>
            <w:sz w:val="20"/>
            <w:szCs w:val="20"/>
          </w:rPr>
          <w:t>http://ky.ahedu.gov.cn/</w:t>
        </w:r>
      </w:hyperlink>
      <w:r w:rsidRPr="00B558E7">
        <w:rPr>
          <w:rFonts w:cs="Arial" w:hint="eastAsia"/>
          <w:sz w:val="20"/>
          <w:szCs w:val="20"/>
        </w:rPr>
        <w:t>，点击进入安徽省教育厅科研管理信息平台，进行新用户注册，在注册过程中有一项要求输入管理员姓名，请输入杨蕾即可。</w:t>
      </w:r>
    </w:p>
    <w:p w:rsidR="00CF37DF" w:rsidRPr="00B558E7" w:rsidRDefault="00CF37DF">
      <w:pPr>
        <w:numPr>
          <w:ilvl w:val="0"/>
          <w:numId w:val="1"/>
        </w:numPr>
      </w:pPr>
      <w:r w:rsidRPr="00B558E7">
        <w:rPr>
          <w:rFonts w:hint="eastAsia"/>
        </w:rPr>
        <w:t>注册成功后，申报人在登录页面，选择学校，再用注册成功的账号（这个账号可以是登录账号</w:t>
      </w:r>
      <w:r w:rsidRPr="00B558E7">
        <w:t>/</w:t>
      </w:r>
      <w:r w:rsidRPr="00B558E7">
        <w:rPr>
          <w:rFonts w:hint="eastAsia"/>
        </w:rPr>
        <w:t>手机号</w:t>
      </w:r>
      <w:r w:rsidRPr="00B558E7">
        <w:t>/</w:t>
      </w:r>
      <w:r w:rsidRPr="00B558E7">
        <w:rPr>
          <w:rFonts w:hint="eastAsia"/>
        </w:rPr>
        <w:t>身份证号</w:t>
      </w:r>
      <w:r w:rsidRPr="00B558E7">
        <w:t>/</w:t>
      </w:r>
      <w:r w:rsidRPr="00B558E7">
        <w:rPr>
          <w:rFonts w:hint="eastAsia"/>
        </w:rPr>
        <w:t>邮箱）登录系统。</w:t>
      </w:r>
    </w:p>
    <w:p w:rsidR="00CF37DF" w:rsidRPr="00B558E7" w:rsidRDefault="00CF37DF" w:rsidP="00775E0E">
      <w:pPr>
        <w:jc w:val="center"/>
      </w:pPr>
      <w:r w:rsidRPr="00B558E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26pt;height:151.5pt;visibility:visible">
            <v:imagedata r:id="rId8" o:title=""/>
          </v:shape>
        </w:pict>
      </w:r>
    </w:p>
    <w:p w:rsidR="00CF37DF" w:rsidRPr="00B558E7" w:rsidRDefault="00CF37DF"/>
    <w:p w:rsidR="00CF37DF" w:rsidRPr="00B558E7" w:rsidRDefault="00CF37DF">
      <w:pPr>
        <w:numPr>
          <w:ilvl w:val="0"/>
          <w:numId w:val="1"/>
        </w:numPr>
      </w:pPr>
      <w:r w:rsidRPr="00B558E7">
        <w:t xml:space="preserve"> </w:t>
      </w:r>
      <w:r w:rsidRPr="00B558E7">
        <w:rPr>
          <w:rFonts w:hint="eastAsia"/>
        </w:rPr>
        <w:t>登录成功后，选择“申报审批”</w:t>
      </w:r>
      <w:r w:rsidRPr="00B558E7">
        <w:t>--&gt;</w:t>
      </w:r>
      <w:r w:rsidRPr="00B558E7">
        <w:rPr>
          <w:rFonts w:hint="eastAsia"/>
        </w:rPr>
        <w:t>“我的项目”，进入我的项目页面。如下图：</w:t>
      </w:r>
    </w:p>
    <w:p w:rsidR="00CF37DF" w:rsidRPr="00B558E7" w:rsidRDefault="00CF37DF">
      <w:r w:rsidRPr="00B558E7">
        <w:rPr>
          <w:noProof/>
        </w:rPr>
        <w:pict>
          <v:shape id="图片 2" o:spid="_x0000_i1026" type="#_x0000_t75" style="width:414pt;height:108pt;visibility:visible">
            <v:imagedata r:id="rId9" o:title=""/>
          </v:shape>
        </w:pict>
      </w:r>
    </w:p>
    <w:p w:rsidR="00CF37DF" w:rsidRPr="00B558E7" w:rsidRDefault="00CF37DF"/>
    <w:p w:rsidR="00CF37DF" w:rsidRPr="00B558E7" w:rsidRDefault="00CF37DF">
      <w:pPr>
        <w:numPr>
          <w:ilvl w:val="0"/>
          <w:numId w:val="1"/>
        </w:numPr>
      </w:pPr>
      <w:r w:rsidRPr="00B558E7">
        <w:rPr>
          <w:rFonts w:hint="eastAsia"/>
        </w:rPr>
        <w:t>点击“申报”按钮，就可以选择申报模版。如下图：</w:t>
      </w:r>
    </w:p>
    <w:p w:rsidR="00CF37DF" w:rsidRPr="00B558E7" w:rsidRDefault="00CF37DF">
      <w:r w:rsidRPr="00B558E7">
        <w:object w:dxaOrig="14233" w:dyaOrig="5551">
          <v:shape id="_x0000_i1027" type="#_x0000_t75" style="width:412.5pt;height:161.25pt" o:ole="">
            <v:imagedata r:id="rId10" o:title=""/>
            <o:lock v:ext="edit" aspectratio="f"/>
          </v:shape>
          <o:OLEObject Type="Embed" ProgID="StaticMetafile" ShapeID="_x0000_i1027" DrawAspect="Content" ObjectID="_1525011905" r:id="rId11"/>
        </w:object>
      </w:r>
    </w:p>
    <w:p w:rsidR="00CF37DF" w:rsidRPr="00B558E7" w:rsidRDefault="00CF37DF"/>
    <w:p w:rsidR="00CF37DF" w:rsidRPr="00B558E7" w:rsidRDefault="00CF37DF">
      <w:pPr>
        <w:numPr>
          <w:ilvl w:val="0"/>
          <w:numId w:val="1"/>
        </w:numPr>
      </w:pPr>
      <w:r w:rsidRPr="00B558E7">
        <w:rPr>
          <w:rFonts w:hint="eastAsia"/>
        </w:rPr>
        <w:t>点击红框中的模板名称，就弹出在线申报书编辑页面，如下图：</w:t>
      </w:r>
    </w:p>
    <w:p w:rsidR="00CF37DF" w:rsidRPr="00B558E7" w:rsidRDefault="00CF37DF">
      <w:r w:rsidRPr="00B558E7">
        <w:rPr>
          <w:noProof/>
        </w:rPr>
        <w:pict>
          <v:shape id="图片 5" o:spid="_x0000_i1028" type="#_x0000_t75" style="width:414pt;height:195.75pt;visibility:visible">
            <v:imagedata r:id="rId12" o:title=""/>
          </v:shape>
        </w:pict>
      </w:r>
    </w:p>
    <w:p w:rsidR="00CF37DF" w:rsidRPr="00B558E7" w:rsidRDefault="00CF37DF"/>
    <w:p w:rsidR="00CF37DF" w:rsidRPr="00B558E7" w:rsidRDefault="00CF37DF">
      <w:pPr>
        <w:numPr>
          <w:ilvl w:val="0"/>
          <w:numId w:val="1"/>
        </w:numPr>
      </w:pPr>
      <w:r w:rsidRPr="00B558E7">
        <w:t xml:space="preserve"> </w:t>
      </w:r>
      <w:r w:rsidRPr="00B558E7">
        <w:rPr>
          <w:rFonts w:hint="eastAsia"/>
        </w:rPr>
        <w:t>打开申报书模板之后，</w:t>
      </w:r>
      <w:r w:rsidRPr="00B558E7">
        <w:rPr>
          <w:noProof/>
        </w:rPr>
        <w:pict>
          <v:shape id="图片 3" o:spid="_x0000_i1029" type="#_x0000_t75" style="width:46.5pt;height:19.5pt;visibility:visible">
            <v:imagedata r:id="rId13" o:title=""/>
          </v:shape>
        </w:pict>
      </w:r>
      <w:r w:rsidRPr="00B558E7">
        <w:rPr>
          <w:rFonts w:hint="eastAsia"/>
        </w:rPr>
        <w:t>这种黄色框内是可以录入，其</w:t>
      </w:r>
      <w:bookmarkStart w:id="0" w:name="_GoBack"/>
      <w:bookmarkEnd w:id="0"/>
      <w:r w:rsidRPr="00B558E7">
        <w:rPr>
          <w:rFonts w:hint="eastAsia"/>
        </w:rPr>
        <w:t>他地方均不可录入，</w:t>
      </w:r>
      <w:r w:rsidRPr="00B558E7">
        <w:rPr>
          <w:noProof/>
        </w:rPr>
        <w:pict>
          <v:shape id="图片 7" o:spid="_x0000_i1030" type="#_x0000_t75" style="width:56.25pt;height:23.25pt;visibility:visible">
            <v:imagedata r:id="rId14" o:title=""/>
          </v:shape>
        </w:pict>
      </w:r>
      <w:r w:rsidRPr="00B558E7">
        <w:rPr>
          <w:rFonts w:hint="eastAsia"/>
        </w:rPr>
        <w:t>含有“请选择”字样的地方，是可以选择的，将鼠标定位到“请选择”位置处（注：如果鼠标定位到“请选择”的“择”字后面，不能弹出选择框。），就有这样的弹出框可以选值。</w:t>
      </w:r>
    </w:p>
    <w:p w:rsidR="00CF37DF" w:rsidRPr="00B558E7" w:rsidRDefault="00CF37DF" w:rsidP="00775E0E">
      <w:pPr>
        <w:jc w:val="center"/>
      </w:pPr>
      <w:r w:rsidRPr="00B558E7">
        <w:object w:dxaOrig="6181" w:dyaOrig="3285">
          <v:shape id="_x0000_i1031" type="#_x0000_t75" style="width:210pt;height:113.25pt" o:ole="">
            <v:imagedata r:id="rId15" o:title=""/>
            <o:lock v:ext="edit" aspectratio="f"/>
          </v:shape>
          <o:OLEObject Type="Embed" ProgID="StaticMetafile" ShapeID="_x0000_i1031" DrawAspect="Content" ObjectID="_1525011906" r:id="rId16"/>
        </w:object>
      </w:r>
    </w:p>
    <w:p w:rsidR="00CF37DF" w:rsidRPr="00B558E7" w:rsidRDefault="00CF37DF"/>
    <w:p w:rsidR="00CF37DF" w:rsidRPr="00B558E7" w:rsidRDefault="00CF37DF">
      <w:pPr>
        <w:numPr>
          <w:ilvl w:val="0"/>
          <w:numId w:val="1"/>
        </w:numPr>
      </w:pPr>
      <w:r w:rsidRPr="00B558E7">
        <w:rPr>
          <w:rFonts w:hint="eastAsia"/>
        </w:rPr>
        <w:t>申报书填写完了后，点击“保存”按钮。如下图：</w:t>
      </w:r>
    </w:p>
    <w:p w:rsidR="00CF37DF" w:rsidRPr="00B558E7" w:rsidRDefault="00CF37DF">
      <w:r w:rsidRPr="00B558E7">
        <w:rPr>
          <w:noProof/>
        </w:rPr>
        <w:pict>
          <v:shape id="图片 12" o:spid="_x0000_i1032" type="#_x0000_t75" style="width:406.5pt;height:93pt;visibility:visible">
            <v:imagedata r:id="rId17" o:title=""/>
          </v:shape>
        </w:pict>
      </w:r>
    </w:p>
    <w:p w:rsidR="00CF37DF" w:rsidRPr="00B558E7" w:rsidRDefault="00CF37DF">
      <w:r w:rsidRPr="00B558E7">
        <w:rPr>
          <w:rFonts w:hint="eastAsia"/>
        </w:rPr>
        <w:t>在我的项目页面，就能看见这个项目了。如下图：</w:t>
      </w:r>
    </w:p>
    <w:p w:rsidR="00CF37DF" w:rsidRPr="00B558E7" w:rsidRDefault="00CF37DF">
      <w:r w:rsidRPr="00B558E7">
        <w:rPr>
          <w:noProof/>
        </w:rPr>
        <w:pict>
          <v:shape id="图片 13" o:spid="_x0000_i1033" type="#_x0000_t75" style="width:406.5pt;height:107.25pt;visibility:visible">
            <v:imagedata r:id="rId18" o:title=""/>
          </v:shape>
        </w:pict>
      </w:r>
    </w:p>
    <w:p w:rsidR="00CF37DF" w:rsidRPr="00B558E7" w:rsidRDefault="00CF37DF"/>
    <w:p w:rsidR="00CF37DF" w:rsidRPr="00B558E7" w:rsidRDefault="00CF37DF">
      <w:pPr>
        <w:numPr>
          <w:ilvl w:val="0"/>
          <w:numId w:val="1"/>
        </w:numPr>
      </w:pPr>
      <w:r w:rsidRPr="00B558E7">
        <w:rPr>
          <w:rFonts w:hint="eastAsia"/>
        </w:rPr>
        <w:t>点击“提交”按钮，就相当于项目申报书填写完了，等待院系推荐。</w:t>
      </w:r>
    </w:p>
    <w:p w:rsidR="00CF37DF" w:rsidRPr="00B558E7" w:rsidRDefault="00CF37DF">
      <w:r w:rsidRPr="00B558E7">
        <w:t xml:space="preserve">  </w:t>
      </w:r>
      <w:r w:rsidRPr="00B558E7">
        <w:rPr>
          <w:rFonts w:hint="eastAsia"/>
        </w:rPr>
        <w:t>点击“编辑”按钮，就可以再次修改申报书内容。</w:t>
      </w:r>
    </w:p>
    <w:p w:rsidR="00CF37DF" w:rsidRPr="00B558E7" w:rsidRDefault="00CF37DF">
      <w:r w:rsidRPr="00B558E7">
        <w:t xml:space="preserve">  </w:t>
      </w:r>
      <w:r w:rsidRPr="00B558E7">
        <w:rPr>
          <w:rFonts w:hint="eastAsia"/>
        </w:rPr>
        <w:t>点击“上传材料”按钮，可以上传与项目相关的一些文档。</w:t>
      </w:r>
    </w:p>
    <w:p w:rsidR="00CF37DF" w:rsidRPr="00B558E7" w:rsidRDefault="00CF37DF">
      <w:r w:rsidRPr="00B558E7">
        <w:t xml:space="preserve">  </w:t>
      </w:r>
      <w:r w:rsidRPr="00B558E7">
        <w:rPr>
          <w:rFonts w:hint="eastAsia"/>
        </w:rPr>
        <w:t>点击“删除”按钮，就将这个项目删除。</w:t>
      </w:r>
    </w:p>
    <w:sectPr w:rsidR="00CF37DF" w:rsidRPr="00B558E7" w:rsidSect="00B558E7">
      <w:pgSz w:w="11906" w:h="16838"/>
      <w:pgMar w:top="1134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7DF" w:rsidRDefault="00CF37DF" w:rsidP="00DC50EA">
      <w:r>
        <w:separator/>
      </w:r>
    </w:p>
  </w:endnote>
  <w:endnote w:type="continuationSeparator" w:id="1">
    <w:p w:rsidR="00CF37DF" w:rsidRDefault="00CF37DF" w:rsidP="00DC5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7DF" w:rsidRDefault="00CF37DF" w:rsidP="00DC50EA">
      <w:r>
        <w:separator/>
      </w:r>
    </w:p>
  </w:footnote>
  <w:footnote w:type="continuationSeparator" w:id="1">
    <w:p w:rsidR="00CF37DF" w:rsidRDefault="00CF37DF" w:rsidP="00DC50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3F6D9"/>
    <w:multiLevelType w:val="singleLevel"/>
    <w:tmpl w:val="5733F6D9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6E893EC0"/>
    <w:multiLevelType w:val="hybridMultilevel"/>
    <w:tmpl w:val="849015D0"/>
    <w:lvl w:ilvl="0" w:tplc="6C3EFD5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Arial" w:hint="default"/>
        <w:color w:val="535353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D4B48"/>
    <w:rsid w:val="000D5E9A"/>
    <w:rsid w:val="00160F31"/>
    <w:rsid w:val="00172A27"/>
    <w:rsid w:val="004E0698"/>
    <w:rsid w:val="00505926"/>
    <w:rsid w:val="00553AD3"/>
    <w:rsid w:val="005C491D"/>
    <w:rsid w:val="00692BD1"/>
    <w:rsid w:val="00775E0E"/>
    <w:rsid w:val="007F451F"/>
    <w:rsid w:val="009B4968"/>
    <w:rsid w:val="00A16C7A"/>
    <w:rsid w:val="00A3052E"/>
    <w:rsid w:val="00AA5AD6"/>
    <w:rsid w:val="00AB1963"/>
    <w:rsid w:val="00B558E7"/>
    <w:rsid w:val="00C453C2"/>
    <w:rsid w:val="00CC1AB7"/>
    <w:rsid w:val="00CF37DF"/>
    <w:rsid w:val="00D80356"/>
    <w:rsid w:val="00DC50EA"/>
    <w:rsid w:val="027F2F0C"/>
    <w:rsid w:val="08585AA6"/>
    <w:rsid w:val="0E431AB3"/>
    <w:rsid w:val="1A5D1334"/>
    <w:rsid w:val="1B785CB1"/>
    <w:rsid w:val="20CB4250"/>
    <w:rsid w:val="286E2F48"/>
    <w:rsid w:val="41900703"/>
    <w:rsid w:val="46135B22"/>
    <w:rsid w:val="46C763EE"/>
    <w:rsid w:val="49A75AB3"/>
    <w:rsid w:val="4AA047E3"/>
    <w:rsid w:val="4AA70791"/>
    <w:rsid w:val="60456847"/>
    <w:rsid w:val="65F50C38"/>
    <w:rsid w:val="7F3D4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35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DC50E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C50EA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DC5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C50E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DC5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C50EA"/>
    <w:rPr>
      <w:rFonts w:cs="Times New Roman"/>
      <w:kern w:val="2"/>
      <w:sz w:val="18"/>
      <w:szCs w:val="18"/>
    </w:rPr>
  </w:style>
  <w:style w:type="character" w:styleId="Hyperlink">
    <w:name w:val="Hyperlink"/>
    <w:basedOn w:val="DefaultParagraphFont"/>
    <w:uiPriority w:val="99"/>
    <w:rsid w:val="00692BD1"/>
    <w:rPr>
      <w:rFonts w:cs="Times New Roman"/>
      <w:color w:val="53535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hyperlink" Target="http://ky.ahedu.gov.cn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326</Words>
  <Characters>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ceresoft</dc:creator>
  <cp:keywords/>
  <dc:description/>
  <cp:lastModifiedBy>微软用户</cp:lastModifiedBy>
  <cp:revision>6</cp:revision>
  <dcterms:created xsi:type="dcterms:W3CDTF">2014-10-29T12:08:00Z</dcterms:created>
  <dcterms:modified xsi:type="dcterms:W3CDTF">2016-05-17T09:39:00Z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